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9084" w14:textId="77777777" w:rsidR="007734EE" w:rsidRDefault="007734EE" w:rsidP="007734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CHUDLEIGH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60720FE9" w14:textId="77777777" w:rsidR="007734EE" w:rsidRDefault="007734EE" w:rsidP="007734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Aystherton</w:t>
      </w:r>
      <w:proofErr w:type="spellEnd"/>
      <w:r>
        <w:rPr>
          <w:rFonts w:cs="Times New Roman"/>
          <w:szCs w:val="24"/>
        </w:rPr>
        <w:t>, Devon. Gentleman.</w:t>
      </w:r>
    </w:p>
    <w:p w14:paraId="12D9566F" w14:textId="77777777" w:rsidR="007734EE" w:rsidRDefault="007734EE" w:rsidP="007734EE">
      <w:pPr>
        <w:pStyle w:val="NoSpacing"/>
        <w:rPr>
          <w:rFonts w:cs="Times New Roman"/>
          <w:szCs w:val="24"/>
        </w:rPr>
      </w:pPr>
    </w:p>
    <w:p w14:paraId="36D58C4F" w14:textId="77777777" w:rsidR="007734EE" w:rsidRDefault="007734EE" w:rsidP="007734EE">
      <w:pPr>
        <w:pStyle w:val="NoSpacing"/>
        <w:rPr>
          <w:rFonts w:cs="Times New Roman"/>
          <w:szCs w:val="24"/>
        </w:rPr>
      </w:pPr>
    </w:p>
    <w:p w14:paraId="39747E14" w14:textId="77777777" w:rsidR="007734EE" w:rsidRDefault="007734EE" w:rsidP="007734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Peter </w:t>
      </w:r>
      <w:proofErr w:type="spellStart"/>
      <w:r>
        <w:rPr>
          <w:rFonts w:cs="Times New Roman"/>
          <w:szCs w:val="24"/>
        </w:rPr>
        <w:t>Busshop</w:t>
      </w:r>
      <w:proofErr w:type="spellEnd"/>
      <w:r>
        <w:rPr>
          <w:rFonts w:cs="Times New Roman"/>
          <w:szCs w:val="24"/>
        </w:rPr>
        <w:t xml:space="preserve"> of London, pewterer(q.v.), and William Bacon of London,</w:t>
      </w:r>
    </w:p>
    <w:p w14:paraId="451594C4" w14:textId="77777777" w:rsidR="007734EE" w:rsidRDefault="007734EE" w:rsidP="007734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haberdasher(q.v.), brought a plaint of debt against him.</w:t>
      </w:r>
    </w:p>
    <w:p w14:paraId="67F8F253" w14:textId="77777777" w:rsidR="007734EE" w:rsidRDefault="007734EE" w:rsidP="007734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54755329" w14:textId="77777777" w:rsidR="007734EE" w:rsidRDefault="007734EE" w:rsidP="007734EE">
      <w:pPr>
        <w:pStyle w:val="NoSpacing"/>
        <w:rPr>
          <w:rFonts w:cs="Times New Roman"/>
          <w:szCs w:val="24"/>
        </w:rPr>
      </w:pPr>
    </w:p>
    <w:p w14:paraId="34043326" w14:textId="77777777" w:rsidR="007734EE" w:rsidRDefault="007734EE" w:rsidP="007734EE">
      <w:pPr>
        <w:pStyle w:val="NoSpacing"/>
        <w:rPr>
          <w:rFonts w:cs="Times New Roman"/>
          <w:szCs w:val="24"/>
        </w:rPr>
      </w:pPr>
    </w:p>
    <w:p w14:paraId="202AF7D2" w14:textId="77777777" w:rsidR="007734EE" w:rsidRDefault="007734EE" w:rsidP="007734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2023</w:t>
      </w:r>
    </w:p>
    <w:p w14:paraId="3E64F9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FE115" w14:textId="77777777" w:rsidR="007734EE" w:rsidRDefault="007734EE" w:rsidP="009139A6">
      <w:r>
        <w:separator/>
      </w:r>
    </w:p>
  </w:endnote>
  <w:endnote w:type="continuationSeparator" w:id="0">
    <w:p w14:paraId="1EEC66FA" w14:textId="77777777" w:rsidR="007734EE" w:rsidRDefault="007734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5B1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76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10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09C9" w14:textId="77777777" w:rsidR="007734EE" w:rsidRDefault="007734EE" w:rsidP="009139A6">
      <w:r>
        <w:separator/>
      </w:r>
    </w:p>
  </w:footnote>
  <w:footnote w:type="continuationSeparator" w:id="0">
    <w:p w14:paraId="32DBBCAF" w14:textId="77777777" w:rsidR="007734EE" w:rsidRDefault="007734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74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9B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66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EE"/>
    <w:rsid w:val="000666E0"/>
    <w:rsid w:val="002510B7"/>
    <w:rsid w:val="005C130B"/>
    <w:rsid w:val="007734E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F12B"/>
  <w15:chartTrackingRefBased/>
  <w15:docId w15:val="{7B2189CF-6FD4-43D2-A803-761CAEA3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34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2023-04-19T11:07:00Z</dcterms:created>
  <dcterms:modified xsi:type="dcterms:W3CDTF">2023-04-19T11:08:00Z</dcterms:modified>
</cp:coreProperties>
</file>